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CF24A" w14:textId="77777777" w:rsidR="0070423D" w:rsidRDefault="0070423D" w:rsidP="00704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SWANTON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fl.1465-6)</w:t>
      </w:r>
    </w:p>
    <w:p w14:paraId="29B7CC0A" w14:textId="77777777" w:rsidR="0070423D" w:rsidRDefault="0070423D" w:rsidP="00704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Friar.</w:t>
      </w:r>
    </w:p>
    <w:p w14:paraId="0B1B563B" w14:textId="77777777" w:rsidR="0070423D" w:rsidRDefault="0070423D" w:rsidP="00704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C7CA8F" w14:textId="77777777" w:rsidR="0070423D" w:rsidRDefault="0070423D" w:rsidP="00704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B2A179" w14:textId="77777777" w:rsidR="0070423D" w:rsidRDefault="0070423D" w:rsidP="00704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1465-6</w:t>
      </w:r>
      <w:r>
        <w:rPr>
          <w:rFonts w:ascii="Times New Roman" w:hAnsi="Times New Roman" w:cs="Times New Roman"/>
          <w:sz w:val="24"/>
          <w:szCs w:val="24"/>
        </w:rPr>
        <w:tab/>
        <w:t>B.D. Cambridge University.</w:t>
      </w:r>
    </w:p>
    <w:p w14:paraId="20E96A69" w14:textId="77777777" w:rsidR="0070423D" w:rsidRDefault="0070423D" w:rsidP="00704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190)</w:t>
      </w:r>
    </w:p>
    <w:p w14:paraId="35A4149D" w14:textId="77777777" w:rsidR="0070423D" w:rsidRDefault="0070423D" w:rsidP="00704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B79609" w14:textId="77777777" w:rsidR="0070423D" w:rsidRDefault="0070423D" w:rsidP="00704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03D0A8" w14:textId="77777777" w:rsidR="0070423D" w:rsidRDefault="0070423D" w:rsidP="00704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August 2021</w:t>
      </w:r>
    </w:p>
    <w:p w14:paraId="033C51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C3A0B" w14:textId="77777777" w:rsidR="0070423D" w:rsidRDefault="0070423D" w:rsidP="009139A6">
      <w:r>
        <w:separator/>
      </w:r>
    </w:p>
  </w:endnote>
  <w:endnote w:type="continuationSeparator" w:id="0">
    <w:p w14:paraId="5972AD62" w14:textId="77777777" w:rsidR="0070423D" w:rsidRDefault="007042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F57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EDE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31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33492" w14:textId="77777777" w:rsidR="0070423D" w:rsidRDefault="0070423D" w:rsidP="009139A6">
      <w:r>
        <w:separator/>
      </w:r>
    </w:p>
  </w:footnote>
  <w:footnote w:type="continuationSeparator" w:id="0">
    <w:p w14:paraId="43BD5C75" w14:textId="77777777" w:rsidR="0070423D" w:rsidRDefault="007042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217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495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52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23D"/>
    <w:rsid w:val="000666E0"/>
    <w:rsid w:val="002510B7"/>
    <w:rsid w:val="005C130B"/>
    <w:rsid w:val="0070423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2E039"/>
  <w15:chartTrackingRefBased/>
  <w15:docId w15:val="{926705AA-E826-48A7-B460-76A88A5C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2021-10-08T19:00:00Z</dcterms:created>
  <dcterms:modified xsi:type="dcterms:W3CDTF">2021-10-08T19:01:00Z</dcterms:modified>
</cp:coreProperties>
</file>